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C36801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  <w:r w:rsidR="00D03AD3" w:rsidRPr="00EB0114">
        <w:rPr>
          <w:b/>
          <w:sz w:val="28"/>
          <w:szCs w:val="28"/>
        </w:rPr>
        <w:t>ДОГОВОР</w:t>
      </w:r>
      <w:r>
        <w:rPr>
          <w:b/>
          <w:sz w:val="28"/>
          <w:szCs w:val="28"/>
        </w:rPr>
        <w:t>А</w:t>
      </w:r>
      <w:r w:rsidR="00D03AD3" w:rsidRPr="00EB0114">
        <w:rPr>
          <w:b/>
          <w:sz w:val="28"/>
          <w:szCs w:val="28"/>
        </w:rPr>
        <w:t xml:space="preserve">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fldSimple w:instr="DOCVARIABLE &quot;SP_FUNC: GetInfo_Ar (CONTEXT)&quot; \* MERGEFORMAT ">
        <w:r w:rsidR="00FE3F3F">
          <w:rPr>
            <w:b/>
            <w:sz w:val="23"/>
            <w:szCs w:val="23"/>
          </w:rPr>
          <w:t>_____________________________</w:t>
        </w:r>
        <w:r w:rsidR="00FE3F3F" w:rsidRPr="00E95657">
          <w:rPr>
            <w:b/>
            <w:sz w:val="23"/>
            <w:szCs w:val="23"/>
          </w:rPr>
          <w:t xml:space="preserve"> года рождения, место рождения </w:t>
        </w:r>
        <w:r w:rsidR="00FE3F3F">
          <w:rPr>
            <w:b/>
            <w:sz w:val="23"/>
            <w:szCs w:val="23"/>
          </w:rPr>
          <w:t>________________________</w:t>
        </w:r>
        <w:r w:rsidR="00FE3F3F" w:rsidRPr="00E95657">
          <w:rPr>
            <w:b/>
            <w:sz w:val="23"/>
            <w:szCs w:val="23"/>
          </w:rPr>
          <w:t xml:space="preserve">, пол </w:t>
        </w:r>
        <w:r w:rsidR="00FE3F3F">
          <w:rPr>
            <w:b/>
            <w:sz w:val="23"/>
            <w:szCs w:val="23"/>
          </w:rPr>
          <w:t>______________</w:t>
        </w:r>
        <w:r w:rsidR="00FE3F3F" w:rsidRPr="00E95657">
          <w:rPr>
            <w:b/>
            <w:sz w:val="23"/>
            <w:szCs w:val="23"/>
          </w:rPr>
          <w:t xml:space="preserve">, гражданин России, зарегистрированный по месту жительства по адресу: </w:t>
        </w:r>
        <w:r w:rsidR="00FE3F3F">
          <w:rPr>
            <w:b/>
            <w:sz w:val="23"/>
            <w:szCs w:val="23"/>
          </w:rPr>
          <w:t>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паспорт: </w:t>
        </w:r>
        <w:r w:rsidR="00FE3F3F">
          <w:rPr>
            <w:b/>
            <w:sz w:val="23"/>
            <w:szCs w:val="23"/>
          </w:rPr>
          <w:t>____________________</w:t>
        </w:r>
        <w:r w:rsidR="00FE3F3F" w:rsidRPr="00E95657">
          <w:rPr>
            <w:b/>
            <w:sz w:val="23"/>
            <w:szCs w:val="23"/>
          </w:rPr>
          <w:t xml:space="preserve"> выдан: </w:t>
        </w:r>
        <w:r w:rsidR="00FE3F3F">
          <w:rPr>
            <w:b/>
            <w:sz w:val="23"/>
            <w:szCs w:val="23"/>
          </w:rPr>
          <w:t>__________________________________________________________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именуемый в дальнейшем «Арендатор», </w:t>
        </w:r>
      </w:fldSimple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D2739E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D2739E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</w:t>
      </w:r>
      <w:proofErr w:type="gramStart"/>
      <w:r w:rsidR="00A14CD1" w:rsidRPr="00506B7D">
        <w:rPr>
          <w:color w:val="000000" w:themeColor="text1"/>
        </w:rPr>
        <w:t>вид</w:t>
      </w:r>
      <w:proofErr w:type="gramEnd"/>
      <w:r w:rsidR="00A14CD1" w:rsidRPr="00506B7D">
        <w:rPr>
          <w:color w:val="000000" w:themeColor="text1"/>
        </w:rPr>
        <w:t xml:space="preserve">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D2739E" w:rsidRPr="00506B7D">
        <w:rPr>
          <w:color w:val="000000" w:themeColor="text1"/>
        </w:rPr>
        <w:fldChar w:fldCharType="end"/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D2739E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D2739E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</w:t>
      </w:r>
      <w:proofErr w:type="gramStart"/>
      <w:r w:rsidR="00B71C93" w:rsidRPr="00506B7D">
        <w:rPr>
          <w:color w:val="000000" w:themeColor="text1"/>
        </w:rPr>
        <w:t>ии ау</w:t>
      </w:r>
      <w:proofErr w:type="gramEnd"/>
      <w:r w:rsidR="00B71C93" w:rsidRPr="00506B7D">
        <w:rPr>
          <w:color w:val="000000" w:themeColor="text1"/>
        </w:rPr>
        <w:t xml:space="preserve">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D2739E" w:rsidRPr="00506B7D">
        <w:rPr>
          <w:color w:val="000000" w:themeColor="text1"/>
        </w:rPr>
        <w:fldChar w:fldCharType="end"/>
      </w:r>
      <w:r w:rsidRPr="00015F21">
        <w:t>.</w:t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fldSimple w:instr="DOCVARIABLE &quot;SP_FUNC: GetEndDateMovesetDoc (CONTEXT)&quot; \* MERGEFORMAT ">
        <w:r w:rsidR="00B71C93" w:rsidRPr="00015F21">
          <w:t xml:space="preserve"> лет</w:t>
        </w:r>
      </w:fldSimple>
      <w:r w:rsidR="00FE2626" w:rsidRPr="00015F21">
        <w:t>.</w:t>
      </w:r>
      <w:r w:rsidR="00FE32DD" w:rsidRPr="00015F21">
        <w:t xml:space="preserve"> </w:t>
      </w:r>
    </w:p>
    <w:p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6B7D">
        <w:rPr>
          <w:color w:val="000000" w:themeColor="text1"/>
        </w:rPr>
        <w:t>С письменного согласия Арендодателя отдавать арендные права в залог и</w:t>
      </w:r>
      <w:r w:rsidRPr="00EB0114">
        <w:t xml:space="preserve">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 xml:space="preserve">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 xml:space="preserve">Не нарушать права других землепользователей и </w:t>
      </w:r>
      <w:proofErr w:type="spellStart"/>
      <w:r w:rsidR="00DE1D03" w:rsidRPr="002454C0">
        <w:rPr>
          <w:szCs w:val="22"/>
        </w:rPr>
        <w:t>природопользователей</w:t>
      </w:r>
      <w:proofErr w:type="spellEnd"/>
      <w:r w:rsidR="00DE1D03" w:rsidRPr="002454C0">
        <w:rPr>
          <w:szCs w:val="22"/>
        </w:rPr>
        <w:t>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 xml:space="preserve"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506B7D">
        <w:rPr>
          <w:color w:val="000000" w:themeColor="text1"/>
          <w:szCs w:val="22"/>
        </w:rPr>
        <w:t>контроля за</w:t>
      </w:r>
      <w:proofErr w:type="gramEnd"/>
      <w:r w:rsidR="00FF4A30" w:rsidRPr="00506B7D">
        <w:rPr>
          <w:color w:val="000000" w:themeColor="text1"/>
          <w:szCs w:val="22"/>
        </w:rPr>
        <w:t xml:space="preserve">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782B56">
        <w:rPr>
          <w:szCs w:val="22"/>
        </w:rPr>
        <w:t>2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782B56">
        <w:rPr>
          <w:color w:val="000000" w:themeColor="text1"/>
          <w:sz w:val="22"/>
          <w:szCs w:val="22"/>
        </w:rPr>
        <w:t>3</w:t>
      </w:r>
      <w:proofErr w:type="gramStart"/>
      <w:r w:rsidR="00FF4A30" w:rsidRPr="00506B7D">
        <w:rPr>
          <w:color w:val="000000" w:themeColor="text1"/>
          <w:sz w:val="22"/>
          <w:szCs w:val="22"/>
        </w:rPr>
        <w:tab/>
        <w:t>П</w:t>
      </w:r>
      <w:proofErr w:type="gramEnd"/>
      <w:r w:rsidR="00FF4A30" w:rsidRPr="00506B7D">
        <w:rPr>
          <w:color w:val="000000" w:themeColor="text1"/>
          <w:sz w:val="22"/>
          <w:szCs w:val="22"/>
        </w:rPr>
        <w:t xml:space="preserve">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:rsidR="00FE2626" w:rsidRPr="002C4CFD" w:rsidRDefault="00FC6B53" w:rsidP="00EF399C">
      <w:pPr>
        <w:pStyle w:val="2"/>
        <w:rPr>
          <w:color w:val="D99594"/>
        </w:rPr>
      </w:pPr>
      <w:r>
        <w:t xml:space="preserve">5.2. </w:t>
      </w:r>
      <w:r w:rsidR="00C55171"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:rsidR="00D4336C" w:rsidRPr="00EB0114" w:rsidRDefault="00D4336C" w:rsidP="00EF399C">
      <w:pPr>
        <w:pStyle w:val="2"/>
      </w:pPr>
    </w:p>
    <w:p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>.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464995" w:rsidRDefault="00D4336C" w:rsidP="00464995">
      <w:pPr>
        <w:overflowPunct w:val="0"/>
        <w:jc w:val="both"/>
        <w:textAlignment w:val="baseline"/>
        <w:rPr>
          <w:color w:val="000000"/>
          <w:kern w:val="1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="008B29B7" w:rsidRPr="008B29B7">
        <w:rPr>
          <w:b/>
          <w:color w:val="000000" w:themeColor="text1"/>
          <w:sz w:val="24"/>
          <w:szCs w:val="24"/>
        </w:rPr>
        <w:t>Обременения/ограничения на земельный участок</w:t>
      </w:r>
      <w:r w:rsidR="008B29B7" w:rsidRPr="00024583">
        <w:rPr>
          <w:b/>
          <w:color w:val="000000" w:themeColor="text1"/>
          <w:sz w:val="22"/>
          <w:szCs w:val="22"/>
        </w:rPr>
        <w:t>:</w:t>
      </w:r>
      <w:r w:rsidR="008B29B7" w:rsidRPr="00024583">
        <w:rPr>
          <w:bCs/>
          <w:sz w:val="22"/>
          <w:szCs w:val="22"/>
        </w:rPr>
        <w:t xml:space="preserve"> </w:t>
      </w:r>
      <w:r w:rsidR="00464995" w:rsidRPr="0022712B">
        <w:rPr>
          <w:color w:val="000000"/>
          <w:kern w:val="1"/>
        </w:rPr>
        <w:t xml:space="preserve">В соответствии с письмом </w:t>
      </w:r>
    </w:p>
    <w:p w:rsidR="00464995" w:rsidRDefault="00464995" w:rsidP="00464995">
      <w:pPr>
        <w:overflowPunct w:val="0"/>
        <w:jc w:val="both"/>
        <w:textAlignment w:val="baseline"/>
        <w:rPr>
          <w:color w:val="000000"/>
          <w:kern w:val="1"/>
        </w:rPr>
      </w:pPr>
      <w:r>
        <w:rPr>
          <w:color w:val="000000"/>
          <w:kern w:val="1"/>
        </w:rPr>
        <w:t xml:space="preserve">          </w:t>
      </w:r>
      <w:r w:rsidRPr="0022712B">
        <w:rPr>
          <w:color w:val="000000"/>
          <w:kern w:val="1"/>
        </w:rPr>
        <w:t xml:space="preserve">МУП </w:t>
      </w:r>
      <w:r>
        <w:rPr>
          <w:color w:val="000000"/>
          <w:kern w:val="1"/>
        </w:rPr>
        <w:t xml:space="preserve">  </w:t>
      </w:r>
      <w:r w:rsidRPr="0022712B">
        <w:rPr>
          <w:color w:val="000000"/>
          <w:kern w:val="1"/>
        </w:rPr>
        <w:t>«</w:t>
      </w:r>
      <w:proofErr w:type="spellStart"/>
      <w:r>
        <w:rPr>
          <w:color w:val="000000"/>
          <w:kern w:val="1"/>
        </w:rPr>
        <w:t>Златоустовское</w:t>
      </w:r>
      <w:proofErr w:type="spellEnd"/>
      <w:r>
        <w:rPr>
          <w:color w:val="000000"/>
          <w:kern w:val="1"/>
        </w:rPr>
        <w:t xml:space="preserve"> Водоснабжение</w:t>
      </w:r>
      <w:r w:rsidRPr="0022712B">
        <w:rPr>
          <w:color w:val="000000"/>
          <w:kern w:val="1"/>
        </w:rPr>
        <w:t>»</w:t>
      </w:r>
      <w:r>
        <w:rPr>
          <w:color w:val="000000"/>
          <w:kern w:val="1"/>
        </w:rPr>
        <w:t xml:space="preserve"> от 03.08.2023 № 731</w:t>
      </w:r>
      <w:r w:rsidRPr="0022712B">
        <w:rPr>
          <w:color w:val="000000"/>
          <w:kern w:val="1"/>
        </w:rPr>
        <w:t xml:space="preserve"> </w:t>
      </w:r>
      <w:r>
        <w:rPr>
          <w:color w:val="000000"/>
          <w:kern w:val="1"/>
        </w:rPr>
        <w:t>земельный участок находится</w:t>
      </w:r>
      <w:r w:rsidRPr="0022712B">
        <w:rPr>
          <w:color w:val="000000"/>
          <w:kern w:val="1"/>
        </w:rPr>
        <w:t xml:space="preserve"> </w:t>
      </w:r>
      <w:proofErr w:type="gramStart"/>
      <w:r>
        <w:rPr>
          <w:color w:val="000000"/>
          <w:kern w:val="1"/>
        </w:rPr>
        <w:t>в</w:t>
      </w:r>
      <w:proofErr w:type="gramEnd"/>
    </w:p>
    <w:p w:rsidR="00464995" w:rsidRPr="0022712B" w:rsidRDefault="00464995" w:rsidP="00464995">
      <w:pPr>
        <w:overflowPunct w:val="0"/>
        <w:jc w:val="both"/>
        <w:textAlignment w:val="baseline"/>
        <w:rPr>
          <w:color w:val="000000"/>
          <w:kern w:val="1"/>
        </w:rPr>
      </w:pPr>
      <w:r>
        <w:rPr>
          <w:color w:val="000000"/>
          <w:kern w:val="1"/>
        </w:rPr>
        <w:t xml:space="preserve">          охранной    зоне магистрального</w:t>
      </w:r>
      <w:r w:rsidRPr="0022712B">
        <w:rPr>
          <w:color w:val="000000"/>
          <w:kern w:val="1"/>
        </w:rPr>
        <w:t xml:space="preserve"> водовода </w:t>
      </w:r>
      <w:r>
        <w:rPr>
          <w:color w:val="000000"/>
          <w:kern w:val="1"/>
        </w:rPr>
        <w:t>(</w:t>
      </w:r>
      <w:r w:rsidRPr="0022712B">
        <w:rPr>
          <w:color w:val="000000"/>
          <w:kern w:val="1"/>
        </w:rPr>
        <w:t>Д</w:t>
      </w:r>
      <w:r>
        <w:rPr>
          <w:color w:val="000000"/>
          <w:kern w:val="1"/>
        </w:rPr>
        <w:t>у</w:t>
      </w:r>
      <w:r w:rsidRPr="0022712B">
        <w:rPr>
          <w:color w:val="000000"/>
          <w:kern w:val="1"/>
        </w:rPr>
        <w:t>-500мм</w:t>
      </w:r>
      <w:r>
        <w:rPr>
          <w:color w:val="000000"/>
          <w:kern w:val="1"/>
        </w:rPr>
        <w:t>)</w:t>
      </w:r>
      <w:r w:rsidRPr="0022712B">
        <w:rPr>
          <w:color w:val="000000"/>
          <w:kern w:val="1"/>
        </w:rPr>
        <w:t xml:space="preserve">. </w:t>
      </w:r>
    </w:p>
    <w:p w:rsidR="00464995" w:rsidRDefault="00464995" w:rsidP="00464995">
      <w:pPr>
        <w:overflowPunct w:val="0"/>
        <w:jc w:val="both"/>
        <w:textAlignment w:val="baseline"/>
        <w:rPr>
          <w:color w:val="000000"/>
          <w:kern w:val="1"/>
        </w:rPr>
      </w:pPr>
      <w:r>
        <w:rPr>
          <w:color w:val="000000"/>
          <w:kern w:val="1"/>
        </w:rPr>
        <w:t xml:space="preserve"> </w:t>
      </w:r>
      <w:r>
        <w:rPr>
          <w:color w:val="000000"/>
          <w:kern w:val="1"/>
        </w:rPr>
        <w:tab/>
        <w:t>Так же земельный участок огорожен металлическим забором,  что не препятствует его использованию.</w:t>
      </w:r>
    </w:p>
    <w:p w:rsidR="00DE5462" w:rsidRDefault="00DE5462" w:rsidP="00DE5462">
      <w:pPr>
        <w:pStyle w:val="Textbody"/>
        <w:tabs>
          <w:tab w:val="left" w:pos="705"/>
        </w:tabs>
        <w:spacing w:line="240" w:lineRule="auto"/>
        <w:jc w:val="both"/>
        <w:rPr>
          <w:color w:val="000000"/>
          <w:kern w:val="0"/>
          <w:szCs w:val="24"/>
        </w:rPr>
      </w:pPr>
      <w:r w:rsidRPr="005B15FE">
        <w:rPr>
          <w:color w:val="000000"/>
          <w:kern w:val="0"/>
          <w:szCs w:val="24"/>
        </w:rPr>
        <w:lastRenderedPageBreak/>
        <w:t>З</w:t>
      </w:r>
      <w:r>
        <w:rPr>
          <w:color w:val="000000"/>
          <w:kern w:val="0"/>
          <w:szCs w:val="24"/>
        </w:rPr>
        <w:t>емельный участок не предназначен для строительства.</w:t>
      </w:r>
    </w:p>
    <w:p w:rsidR="00024583" w:rsidRDefault="00024583" w:rsidP="00464995">
      <w:pPr>
        <w:rPr>
          <w:bCs/>
        </w:rPr>
      </w:pPr>
    </w:p>
    <w:p w:rsidR="00024583" w:rsidRPr="005D477C" w:rsidRDefault="00024583" w:rsidP="00024583">
      <w:pPr>
        <w:ind w:firstLine="426"/>
        <w:jc w:val="both"/>
        <w:rPr>
          <w:bCs/>
        </w:rPr>
      </w:pPr>
    </w:p>
    <w:p w:rsidR="00773C8B" w:rsidRPr="00024583" w:rsidRDefault="00D4336C" w:rsidP="00024583">
      <w:pPr>
        <w:jc w:val="center"/>
        <w:rPr>
          <w:b/>
          <w:sz w:val="22"/>
          <w:szCs w:val="22"/>
        </w:rPr>
      </w:pPr>
      <w:r w:rsidRPr="00024583">
        <w:rPr>
          <w:b/>
          <w:sz w:val="22"/>
          <w:szCs w:val="22"/>
        </w:rPr>
        <w:t>7.</w:t>
      </w:r>
      <w:r w:rsidR="00FE2626" w:rsidRPr="00024583">
        <w:rPr>
          <w:b/>
          <w:sz w:val="22"/>
          <w:szCs w:val="22"/>
        </w:rPr>
        <w:t>ПРЕКРАЩЕНИЕ ДЕЙСТВИЯ ДОГОВОРА</w:t>
      </w:r>
    </w:p>
    <w:p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</w:t>
      </w:r>
      <w:proofErr w:type="gramStart"/>
      <w:r w:rsidRPr="00506B7D">
        <w:rPr>
          <w:color w:val="000000" w:themeColor="text1"/>
          <w:sz w:val="22"/>
          <w:szCs w:val="22"/>
        </w:rPr>
        <w:t>.;</w:t>
      </w:r>
      <w:proofErr w:type="gramEnd"/>
    </w:p>
    <w:p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>Об отказе от исполнения Договора по основаниям, установленным п.п.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506B7D">
        <w:rPr>
          <w:color w:val="000000" w:themeColor="text1"/>
        </w:rPr>
        <w:t>чем за 10 рабочих дней.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FE2626" w:rsidRPr="00EB0114" w:rsidRDefault="00FE2626" w:rsidP="00EF399C">
      <w:pPr>
        <w:pStyle w:val="2"/>
      </w:pPr>
    </w:p>
    <w:p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 xml:space="preserve">Договор составлен в 3-хэкземплярах,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:rsidR="00FE2626" w:rsidRPr="00EB0114" w:rsidRDefault="00506B7D" w:rsidP="00EF399C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:rsidR="00EF399C" w:rsidRDefault="00EF399C" w:rsidP="00015F21">
      <w:pPr>
        <w:pStyle w:val="10"/>
      </w:pPr>
    </w:p>
    <w:p w:rsidR="00FE2626" w:rsidRPr="00EB0114" w:rsidRDefault="00506B7D" w:rsidP="00015F21">
      <w:pPr>
        <w:pStyle w:val="10"/>
      </w:pPr>
      <w:r>
        <w:t>10.</w:t>
      </w:r>
      <w:r w:rsidR="00FE2626" w:rsidRPr="00EB0114">
        <w:t>РЕКВИЗИТЫ СТОРОН</w:t>
      </w:r>
    </w:p>
    <w:p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lastRenderedPageBreak/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EB0114">
        <w:rPr>
          <w:color w:val="000000"/>
          <w:sz w:val="22"/>
          <w:szCs w:val="22"/>
          <w:lang w:val="en-US"/>
        </w:rPr>
        <w:t>pe</w:t>
      </w:r>
      <w:proofErr w:type="spellEnd"/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bookmarkStart w:id="0" w:name="_GoBack"/>
      <w:r w:rsidRPr="00506B7D">
        <w:rPr>
          <w:color w:val="000000"/>
          <w:sz w:val="22"/>
          <w:szCs w:val="22"/>
        </w:rPr>
        <w:t>Получатель - УФК по Челябинской области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(КУИ ЗГО)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ИНН 7404009308, КПП 740401001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proofErr w:type="gramStart"/>
      <w:r w:rsidRPr="00506B7D">
        <w:rPr>
          <w:color w:val="000000"/>
          <w:sz w:val="22"/>
          <w:szCs w:val="22"/>
        </w:rPr>
        <w:t>Р</w:t>
      </w:r>
      <w:proofErr w:type="gramEnd"/>
      <w:r w:rsidRPr="00506B7D">
        <w:rPr>
          <w:color w:val="000000"/>
          <w:sz w:val="22"/>
          <w:szCs w:val="22"/>
        </w:rPr>
        <w:t>/счет  03100643000000016900,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06B7D">
        <w:rPr>
          <w:color w:val="000000"/>
          <w:sz w:val="22"/>
          <w:szCs w:val="22"/>
        </w:rPr>
        <w:t>.Ч</w:t>
      </w:r>
      <w:proofErr w:type="gramEnd"/>
      <w:r w:rsidRPr="00506B7D">
        <w:rPr>
          <w:color w:val="000000"/>
          <w:sz w:val="22"/>
          <w:szCs w:val="22"/>
        </w:rPr>
        <w:t>елябинск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06B7D">
        <w:rPr>
          <w:color w:val="000000"/>
          <w:sz w:val="22"/>
          <w:szCs w:val="22"/>
        </w:rPr>
        <w:t>кор</w:t>
      </w:r>
      <w:proofErr w:type="gramStart"/>
      <w:r w:rsidRPr="00506B7D">
        <w:rPr>
          <w:color w:val="000000"/>
          <w:sz w:val="22"/>
          <w:szCs w:val="22"/>
        </w:rPr>
        <w:t>.с</w:t>
      </w:r>
      <w:proofErr w:type="gramEnd"/>
      <w:r w:rsidRPr="00506B7D">
        <w:rPr>
          <w:color w:val="000000"/>
          <w:sz w:val="22"/>
          <w:szCs w:val="22"/>
        </w:rPr>
        <w:t>чета</w:t>
      </w:r>
      <w:proofErr w:type="spellEnd"/>
      <w:r w:rsidRPr="00506B7D">
        <w:rPr>
          <w:color w:val="000000"/>
          <w:sz w:val="22"/>
          <w:szCs w:val="22"/>
        </w:rPr>
        <w:t xml:space="preserve"> 40102810645370000062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БИК 017501500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КБК 118 1 11 050 1204 0000 120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ОКТМО 75712000</w:t>
      </w:r>
    </w:p>
    <w:p w:rsidR="00CA598B" w:rsidRPr="00EB011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Назначение платежа: арендная плата за землю №__________</w:t>
      </w:r>
    </w:p>
    <w:bookmarkEnd w:id="0"/>
    <w:p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:rsidR="00BF7C23" w:rsidRPr="00506B7D" w:rsidRDefault="00D2739E" w:rsidP="008A37D9">
      <w:pPr>
        <w:jc w:val="both"/>
        <w:rPr>
          <w:color w:val="000000" w:themeColor="text1"/>
          <w:sz w:val="22"/>
          <w:szCs w:val="22"/>
        </w:rPr>
      </w:pPr>
      <w:fldSimple w:instr="DOCVARIABLE &quot;SP_FUNC: GetPositionSignature (CONTEXT)&quot; \* MERGEFORMAT ">
        <w:r w:rsidR="00BF7C23" w:rsidRPr="00506B7D">
          <w:rPr>
            <w:color w:val="000000" w:themeColor="text1"/>
            <w:sz w:val="22"/>
            <w:szCs w:val="22"/>
          </w:rPr>
          <w:t>Заместитель</w:t>
        </w:r>
        <w:r w:rsidR="00B71C93" w:rsidRPr="00506B7D">
          <w:rPr>
            <w:color w:val="000000" w:themeColor="text1"/>
            <w:sz w:val="22"/>
            <w:szCs w:val="22"/>
          </w:rPr>
          <w:t xml:space="preserve"> руководителя</w:t>
        </w:r>
      </w:fldSimple>
      <w:r w:rsidR="00BF7C23" w:rsidRPr="00506B7D">
        <w:rPr>
          <w:color w:val="000000" w:themeColor="text1"/>
          <w:sz w:val="22"/>
          <w:szCs w:val="22"/>
        </w:rPr>
        <w:t>,</w:t>
      </w:r>
    </w:p>
    <w:p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fldSimple w:instr="DOCVARIABLE &quot;SP_FUNC: GetNameSignature (CONTEXT)&quot; \* MERGEFORMAT ">
        <w:r w:rsidR="00B71C93" w:rsidRPr="00506B7D">
          <w:rPr>
            <w:color w:val="000000" w:themeColor="text1"/>
            <w:sz w:val="22"/>
            <w:szCs w:val="22"/>
          </w:rPr>
          <w:t>Т.О. Курчатова</w:t>
        </w:r>
      </w:fldSimple>
    </w:p>
    <w:p w:rsidR="00B07938" w:rsidRPr="00506B7D" w:rsidRDefault="00D2739E" w:rsidP="00B07938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B71C93" w:rsidRPr="00506B7D">
          <w:rPr>
            <w:color w:val="000000" w:themeColor="text1"/>
            <w:sz w:val="22"/>
            <w:szCs w:val="22"/>
          </w:rPr>
          <w:t xml:space="preserve"> </w:t>
        </w:r>
      </w:fldSimple>
    </w:p>
    <w:p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r w:rsidRPr="00EB0114">
        <w:rPr>
          <w:color w:val="000000"/>
          <w:sz w:val="22"/>
          <w:szCs w:val="22"/>
        </w:rPr>
        <w:t>м.п.</w:t>
      </w:r>
    </w:p>
    <w:p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="00D2739E"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="00D2739E" w:rsidRPr="00EB0114">
        <w:rPr>
          <w:sz w:val="22"/>
          <w:szCs w:val="22"/>
        </w:rPr>
        <w:fldChar w:fldCharType="separate"/>
      </w:r>
    </w:p>
    <w:p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D2739E" w:rsidRPr="00EB0114">
        <w:rPr>
          <w:sz w:val="22"/>
          <w:szCs w:val="22"/>
        </w:rPr>
        <w:fldChar w:fldCharType="end"/>
      </w:r>
    </w:p>
    <w:p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B71C93" w:rsidRDefault="00D2739E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="00080686"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:rsidR="00080686" w:rsidRPr="00B71C93" w:rsidRDefault="00D2739E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:rsidR="00B71C93" w:rsidRDefault="00D2739E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="00080686"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:rsidR="00125864" w:rsidRDefault="00D2739E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B71C93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p w:rsidR="00F20B53" w:rsidRPr="00EB0114" w:rsidRDefault="00D2739E" w:rsidP="00970C7B">
      <w:pPr>
        <w:rPr>
          <w:sz w:val="22"/>
          <w:szCs w:val="22"/>
        </w:rPr>
      </w:pPr>
      <w:fldSimple w:instr="DOCVARIABLE &quot;SP_FUNC: GetRelease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DDF" w:rsidRDefault="00E23DDF">
      <w:r>
        <w:separator/>
      </w:r>
    </w:p>
  </w:endnote>
  <w:endnote w:type="continuationSeparator" w:id="0">
    <w:p w:rsidR="00E23DDF" w:rsidRDefault="00E2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DDF" w:rsidRDefault="00E23DDF">
      <w:r>
        <w:separator/>
      </w:r>
    </w:p>
  </w:footnote>
  <w:footnote w:type="continuationSeparator" w:id="0">
    <w:p w:rsidR="00E23DDF" w:rsidRDefault="00E23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4583"/>
    <w:rsid w:val="00027606"/>
    <w:rsid w:val="000322BA"/>
    <w:rsid w:val="000625EF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84903"/>
    <w:rsid w:val="00290BCA"/>
    <w:rsid w:val="00290C4C"/>
    <w:rsid w:val="002927B8"/>
    <w:rsid w:val="00292A94"/>
    <w:rsid w:val="002C4CFD"/>
    <w:rsid w:val="002C5413"/>
    <w:rsid w:val="002E20B4"/>
    <w:rsid w:val="002E5676"/>
    <w:rsid w:val="002F039C"/>
    <w:rsid w:val="002F7FFC"/>
    <w:rsid w:val="00316D58"/>
    <w:rsid w:val="00324EB6"/>
    <w:rsid w:val="00332F48"/>
    <w:rsid w:val="0034720D"/>
    <w:rsid w:val="003541F5"/>
    <w:rsid w:val="0038294F"/>
    <w:rsid w:val="003A0EC1"/>
    <w:rsid w:val="003E1D93"/>
    <w:rsid w:val="004027B4"/>
    <w:rsid w:val="00402B8A"/>
    <w:rsid w:val="00402F64"/>
    <w:rsid w:val="00406333"/>
    <w:rsid w:val="00412CF6"/>
    <w:rsid w:val="00427470"/>
    <w:rsid w:val="0043536D"/>
    <w:rsid w:val="004541BA"/>
    <w:rsid w:val="004602F7"/>
    <w:rsid w:val="00464237"/>
    <w:rsid w:val="00464995"/>
    <w:rsid w:val="00473DF7"/>
    <w:rsid w:val="00483F2E"/>
    <w:rsid w:val="00492754"/>
    <w:rsid w:val="004C10F5"/>
    <w:rsid w:val="004D604F"/>
    <w:rsid w:val="004D6CDB"/>
    <w:rsid w:val="00503566"/>
    <w:rsid w:val="00506B7D"/>
    <w:rsid w:val="00523521"/>
    <w:rsid w:val="00531105"/>
    <w:rsid w:val="00556451"/>
    <w:rsid w:val="005569E3"/>
    <w:rsid w:val="005A5C85"/>
    <w:rsid w:val="005D0DE3"/>
    <w:rsid w:val="005D4E2C"/>
    <w:rsid w:val="005F4F84"/>
    <w:rsid w:val="00607265"/>
    <w:rsid w:val="006128BB"/>
    <w:rsid w:val="00642722"/>
    <w:rsid w:val="006526B3"/>
    <w:rsid w:val="00657D99"/>
    <w:rsid w:val="00673A65"/>
    <w:rsid w:val="006775C0"/>
    <w:rsid w:val="00682BDA"/>
    <w:rsid w:val="006847F9"/>
    <w:rsid w:val="00696CB7"/>
    <w:rsid w:val="006973D2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82B56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B29B7"/>
    <w:rsid w:val="008E5CFB"/>
    <w:rsid w:val="00921EF5"/>
    <w:rsid w:val="00923181"/>
    <w:rsid w:val="009465B3"/>
    <w:rsid w:val="00951115"/>
    <w:rsid w:val="009523A9"/>
    <w:rsid w:val="00970C7B"/>
    <w:rsid w:val="00986840"/>
    <w:rsid w:val="009A52F4"/>
    <w:rsid w:val="009B03D8"/>
    <w:rsid w:val="009D3E7B"/>
    <w:rsid w:val="009E1A8A"/>
    <w:rsid w:val="00A05D92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AF6520"/>
    <w:rsid w:val="00B07938"/>
    <w:rsid w:val="00B12917"/>
    <w:rsid w:val="00B15499"/>
    <w:rsid w:val="00B25C71"/>
    <w:rsid w:val="00B4017F"/>
    <w:rsid w:val="00B4183E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36801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2739E"/>
    <w:rsid w:val="00D3768F"/>
    <w:rsid w:val="00D4336C"/>
    <w:rsid w:val="00DC7A5F"/>
    <w:rsid w:val="00DE1D03"/>
    <w:rsid w:val="00DE5462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0E90"/>
    <w:rsid w:val="00FA5FF0"/>
    <w:rsid w:val="00FB4524"/>
    <w:rsid w:val="00FC6B53"/>
    <w:rsid w:val="00FE2626"/>
    <w:rsid w:val="00FE32DD"/>
    <w:rsid w:val="00FE3F3F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A52F4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  <w:style w:type="paragraph" w:customStyle="1" w:styleId="Textbody">
    <w:name w:val="Text body"/>
    <w:basedOn w:val="a0"/>
    <w:rsid w:val="00DE5462"/>
    <w:pPr>
      <w:widowControl/>
      <w:suppressAutoHyphens/>
      <w:autoSpaceDE/>
      <w:adjustRightInd/>
      <w:spacing w:line="100" w:lineRule="atLeast"/>
      <w:textAlignment w:val="baseline"/>
    </w:pPr>
    <w:rPr>
      <w:kern w:val="3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279</TotalTime>
  <Pages>5</Pages>
  <Words>1693</Words>
  <Characters>14004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38</cp:revision>
  <cp:lastPrinted>2013-10-05T09:38:00Z</cp:lastPrinted>
  <dcterms:created xsi:type="dcterms:W3CDTF">2020-11-19T05:32:00Z</dcterms:created>
  <dcterms:modified xsi:type="dcterms:W3CDTF">2023-10-05T05:14:00Z</dcterms:modified>
</cp:coreProperties>
</file>